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84" w:rsidRDefault="00063584" w:rsidP="00553495">
      <w:pPr>
        <w:tabs>
          <w:tab w:val="left" w:pos="18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Додаток  2</w:t>
      </w:r>
    </w:p>
    <w:p w:rsidR="00063584" w:rsidRDefault="00063584" w:rsidP="00553495">
      <w:pPr>
        <w:tabs>
          <w:tab w:val="left" w:pos="18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 рішення  сесії  міської  ради</w:t>
      </w:r>
    </w:p>
    <w:p w:rsidR="00063584" w:rsidRDefault="00063584" w:rsidP="00553495">
      <w:pPr>
        <w:pStyle w:val="BodyText"/>
        <w:jc w:val="left"/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від  _________       №  _______</w:t>
      </w:r>
    </w:p>
    <w:p w:rsidR="00063584" w:rsidRDefault="00063584" w:rsidP="00553495">
      <w:pPr>
        <w:tabs>
          <w:tab w:val="left" w:pos="180"/>
        </w:tabs>
        <w:rPr>
          <w:sz w:val="28"/>
          <w:szCs w:val="28"/>
          <w:lang w:val="uk-UA"/>
        </w:rPr>
      </w:pPr>
    </w:p>
    <w:p w:rsidR="00063584" w:rsidRPr="00AA378B" w:rsidRDefault="00063584" w:rsidP="00553495">
      <w:pPr>
        <w:tabs>
          <w:tab w:val="left" w:pos="180"/>
        </w:tabs>
        <w:spacing w:line="260" w:lineRule="exact"/>
        <w:jc w:val="center"/>
        <w:rPr>
          <w:sz w:val="26"/>
          <w:szCs w:val="26"/>
          <w:lang w:val="uk-UA"/>
        </w:rPr>
      </w:pPr>
      <w:r w:rsidRPr="00AA378B">
        <w:rPr>
          <w:sz w:val="26"/>
          <w:szCs w:val="26"/>
          <w:lang w:val="uk-UA"/>
        </w:rPr>
        <w:t>Обсяги фінансування заходів по виконанню Програми "Про відзначення та заохочення громадян,  яким присвоєно</w:t>
      </w:r>
    </w:p>
    <w:p w:rsidR="00063584" w:rsidRPr="00AA378B" w:rsidRDefault="00063584" w:rsidP="00553495">
      <w:pPr>
        <w:tabs>
          <w:tab w:val="left" w:pos="180"/>
        </w:tabs>
        <w:spacing w:line="260" w:lineRule="exact"/>
        <w:jc w:val="center"/>
        <w:rPr>
          <w:sz w:val="26"/>
          <w:szCs w:val="26"/>
          <w:lang w:val="uk-UA"/>
        </w:rPr>
      </w:pPr>
      <w:r w:rsidRPr="00AA378B">
        <w:rPr>
          <w:sz w:val="26"/>
          <w:szCs w:val="26"/>
          <w:lang w:val="uk-UA"/>
        </w:rPr>
        <w:t>звання "Почесний громадянин міста Павлограда" та нагороджених відзнакою міського</w:t>
      </w:r>
    </w:p>
    <w:p w:rsidR="00063584" w:rsidRPr="00AA378B" w:rsidRDefault="00063584" w:rsidP="00553495">
      <w:pPr>
        <w:tabs>
          <w:tab w:val="left" w:pos="180"/>
        </w:tabs>
        <w:spacing w:line="260" w:lineRule="exact"/>
        <w:jc w:val="center"/>
        <w:rPr>
          <w:sz w:val="26"/>
          <w:szCs w:val="26"/>
          <w:lang w:val="uk-UA"/>
        </w:rPr>
      </w:pPr>
      <w:r w:rsidRPr="00AA378B">
        <w:rPr>
          <w:sz w:val="26"/>
          <w:szCs w:val="26"/>
          <w:lang w:val="uk-UA"/>
        </w:rPr>
        <w:t>голови "За заслуги перед містом" на 2015-2017 роки</w:t>
      </w:r>
    </w:p>
    <w:p w:rsidR="00063584" w:rsidRPr="00203A30" w:rsidRDefault="00063584" w:rsidP="00553495">
      <w:pPr>
        <w:tabs>
          <w:tab w:val="left" w:pos="180"/>
        </w:tabs>
        <w:spacing w:line="220" w:lineRule="exact"/>
        <w:jc w:val="center"/>
        <w:rPr>
          <w:sz w:val="22"/>
          <w:szCs w:val="22"/>
          <w:lang w:val="uk-UA"/>
        </w:rPr>
      </w:pPr>
      <w:r w:rsidRPr="00203A30">
        <w:rPr>
          <w:sz w:val="22"/>
          <w:szCs w:val="22"/>
          <w:lang w:val="uk-UA"/>
        </w:rPr>
        <w:t xml:space="preserve">               </w:t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 w:rsidRPr="00203A30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 xml:space="preserve">                            </w:t>
      </w:r>
      <w:r w:rsidRPr="00203A30">
        <w:rPr>
          <w:sz w:val="22"/>
          <w:szCs w:val="22"/>
          <w:lang w:val="uk-UA"/>
        </w:rPr>
        <w:t>Гривні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7"/>
        <w:gridCol w:w="5950"/>
        <w:gridCol w:w="1134"/>
        <w:gridCol w:w="1418"/>
        <w:gridCol w:w="2268"/>
        <w:gridCol w:w="2268"/>
        <w:gridCol w:w="2409"/>
      </w:tblGrid>
      <w:tr w:rsidR="00063584" w:rsidRPr="003D5860" w:rsidTr="00B60C55">
        <w:tc>
          <w:tcPr>
            <w:tcW w:w="537" w:type="dxa"/>
          </w:tcPr>
          <w:p w:rsidR="00063584" w:rsidRPr="003D5860" w:rsidRDefault="00063584" w:rsidP="00B60C55">
            <w:pPr>
              <w:tabs>
                <w:tab w:val="left" w:pos="180"/>
              </w:tabs>
              <w:spacing w:line="220" w:lineRule="exact"/>
              <w:jc w:val="center"/>
              <w:rPr>
                <w:sz w:val="26"/>
                <w:szCs w:val="26"/>
                <w:lang w:val="uk-UA"/>
              </w:rPr>
            </w:pPr>
            <w:r w:rsidRPr="003D5860">
              <w:rPr>
                <w:sz w:val="26"/>
                <w:szCs w:val="26"/>
                <w:lang w:val="uk-UA"/>
              </w:rPr>
              <w:t>№</w:t>
            </w:r>
          </w:p>
          <w:p w:rsidR="00063584" w:rsidRPr="003D5860" w:rsidRDefault="00063584" w:rsidP="00B60C55">
            <w:pPr>
              <w:tabs>
                <w:tab w:val="left" w:pos="180"/>
              </w:tabs>
              <w:spacing w:line="220" w:lineRule="exact"/>
              <w:ind w:left="-142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Pr="003D5860">
              <w:rPr>
                <w:sz w:val="26"/>
                <w:szCs w:val="26"/>
                <w:lang w:val="uk-UA"/>
              </w:rPr>
              <w:t>п/п</w:t>
            </w:r>
          </w:p>
        </w:tc>
        <w:tc>
          <w:tcPr>
            <w:tcW w:w="5950" w:type="dxa"/>
          </w:tcPr>
          <w:p w:rsidR="00063584" w:rsidRPr="003D5860" w:rsidRDefault="00063584" w:rsidP="00B60C55">
            <w:pPr>
              <w:tabs>
                <w:tab w:val="left" w:pos="180"/>
              </w:tabs>
              <w:spacing w:line="220" w:lineRule="exact"/>
              <w:jc w:val="center"/>
              <w:rPr>
                <w:sz w:val="26"/>
                <w:szCs w:val="26"/>
                <w:lang w:val="uk-UA"/>
              </w:rPr>
            </w:pPr>
            <w:r w:rsidRPr="003D5860">
              <w:rPr>
                <w:sz w:val="26"/>
                <w:szCs w:val="26"/>
                <w:lang w:val="uk-UA"/>
              </w:rPr>
              <w:t>Заходи</w:t>
            </w:r>
          </w:p>
        </w:tc>
        <w:tc>
          <w:tcPr>
            <w:tcW w:w="1134" w:type="dxa"/>
          </w:tcPr>
          <w:p w:rsidR="00063584" w:rsidRPr="003D5860" w:rsidRDefault="00063584" w:rsidP="00B60C55">
            <w:pPr>
              <w:tabs>
                <w:tab w:val="left" w:pos="180"/>
              </w:tabs>
              <w:spacing w:line="220" w:lineRule="exact"/>
              <w:jc w:val="center"/>
              <w:rPr>
                <w:sz w:val="26"/>
                <w:szCs w:val="26"/>
                <w:lang w:val="uk-UA"/>
              </w:rPr>
            </w:pPr>
            <w:r w:rsidRPr="003D5860">
              <w:rPr>
                <w:sz w:val="26"/>
                <w:szCs w:val="26"/>
                <w:lang w:val="uk-UA"/>
              </w:rPr>
              <w:t>Термін виконан-ня</w:t>
            </w:r>
          </w:p>
        </w:tc>
        <w:tc>
          <w:tcPr>
            <w:tcW w:w="1418" w:type="dxa"/>
          </w:tcPr>
          <w:p w:rsidR="00063584" w:rsidRPr="003D5860" w:rsidRDefault="00063584" w:rsidP="00B60C55">
            <w:pPr>
              <w:tabs>
                <w:tab w:val="left" w:pos="180"/>
              </w:tabs>
              <w:spacing w:line="220" w:lineRule="exact"/>
              <w:jc w:val="center"/>
              <w:rPr>
                <w:sz w:val="26"/>
                <w:szCs w:val="26"/>
                <w:lang w:val="uk-UA"/>
              </w:rPr>
            </w:pPr>
            <w:r w:rsidRPr="003D5860">
              <w:rPr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2268" w:type="dxa"/>
            <w:vAlign w:val="center"/>
          </w:tcPr>
          <w:p w:rsidR="00063584" w:rsidRPr="003D5860" w:rsidRDefault="00063584" w:rsidP="00B60C55">
            <w:pPr>
              <w:tabs>
                <w:tab w:val="left" w:pos="180"/>
              </w:tabs>
              <w:spacing w:line="220" w:lineRule="exact"/>
              <w:jc w:val="center"/>
              <w:rPr>
                <w:sz w:val="26"/>
                <w:szCs w:val="26"/>
                <w:lang w:val="uk-UA"/>
              </w:rPr>
            </w:pPr>
            <w:r w:rsidRPr="003D5860">
              <w:rPr>
                <w:sz w:val="26"/>
                <w:szCs w:val="26"/>
                <w:lang w:val="uk-UA"/>
              </w:rPr>
              <w:t>2015</w:t>
            </w:r>
          </w:p>
        </w:tc>
        <w:tc>
          <w:tcPr>
            <w:tcW w:w="2268" w:type="dxa"/>
            <w:vAlign w:val="center"/>
          </w:tcPr>
          <w:p w:rsidR="00063584" w:rsidRPr="003D5860" w:rsidRDefault="00063584" w:rsidP="00B60C55">
            <w:pPr>
              <w:tabs>
                <w:tab w:val="left" w:pos="180"/>
              </w:tabs>
              <w:spacing w:line="220" w:lineRule="exact"/>
              <w:jc w:val="center"/>
              <w:rPr>
                <w:sz w:val="26"/>
                <w:szCs w:val="26"/>
                <w:lang w:val="uk-UA"/>
              </w:rPr>
            </w:pPr>
            <w:r w:rsidRPr="003D5860">
              <w:rPr>
                <w:sz w:val="26"/>
                <w:szCs w:val="26"/>
                <w:lang w:val="uk-UA"/>
              </w:rPr>
              <w:t>2016</w:t>
            </w:r>
          </w:p>
        </w:tc>
        <w:tc>
          <w:tcPr>
            <w:tcW w:w="2409" w:type="dxa"/>
            <w:vAlign w:val="center"/>
          </w:tcPr>
          <w:p w:rsidR="00063584" w:rsidRPr="003D5860" w:rsidRDefault="00063584" w:rsidP="00B60C55">
            <w:pPr>
              <w:tabs>
                <w:tab w:val="left" w:pos="180"/>
              </w:tabs>
              <w:spacing w:line="220" w:lineRule="exact"/>
              <w:jc w:val="center"/>
              <w:rPr>
                <w:sz w:val="26"/>
                <w:szCs w:val="26"/>
                <w:lang w:val="uk-UA"/>
              </w:rPr>
            </w:pPr>
            <w:r w:rsidRPr="003D5860">
              <w:rPr>
                <w:sz w:val="26"/>
                <w:szCs w:val="26"/>
                <w:lang w:val="uk-UA"/>
              </w:rPr>
              <w:t>2017</w:t>
            </w:r>
          </w:p>
        </w:tc>
      </w:tr>
      <w:tr w:rsidR="00063584" w:rsidRPr="003D5860" w:rsidTr="00B60C55">
        <w:trPr>
          <w:trHeight w:val="584"/>
        </w:trPr>
        <w:tc>
          <w:tcPr>
            <w:tcW w:w="537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5950" w:type="dxa"/>
          </w:tcPr>
          <w:p w:rsidR="00063584" w:rsidRPr="00AA378B" w:rsidRDefault="00063584" w:rsidP="0055349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Виготовлення стрічки з написом та посвідчення "Почесний громадянин міста Павлограда"</w:t>
            </w:r>
          </w:p>
        </w:tc>
        <w:tc>
          <w:tcPr>
            <w:tcW w:w="1134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2015-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2017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 xml:space="preserve">900 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(450 грн.х 2 шт.)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409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 xml:space="preserve">210 </w:t>
            </w:r>
          </w:p>
          <w:p w:rsidR="00063584" w:rsidRPr="00AA378B" w:rsidRDefault="00063584" w:rsidP="0059681C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(210 грн.х 1 шт.)</w:t>
            </w:r>
          </w:p>
        </w:tc>
      </w:tr>
      <w:tr w:rsidR="00063584" w:rsidRPr="003D5860" w:rsidTr="00B60C55">
        <w:tc>
          <w:tcPr>
            <w:tcW w:w="537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5950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Виготовлення нагрудного знаку "За заслуги перед містом" І  і ІІ ступенів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2015-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2017</w:t>
            </w:r>
          </w:p>
        </w:tc>
        <w:tc>
          <w:tcPr>
            <w:tcW w:w="141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4000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(10 шт.х 400 грн.)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4000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(10 шт.х 400 грн.)</w:t>
            </w:r>
          </w:p>
        </w:tc>
        <w:tc>
          <w:tcPr>
            <w:tcW w:w="2409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4800</w:t>
            </w:r>
          </w:p>
          <w:p w:rsidR="00063584" w:rsidRPr="00AA378B" w:rsidRDefault="00063584" w:rsidP="00FA7F06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(12 шт.х 400 грн.)</w:t>
            </w:r>
          </w:p>
        </w:tc>
      </w:tr>
      <w:tr w:rsidR="00063584" w:rsidRPr="003D5860" w:rsidTr="00B60C55">
        <w:tc>
          <w:tcPr>
            <w:tcW w:w="537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5950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Виплата грошової винагороди до звання "Почесний громадянин міста Павлоград" (щорічно)</w:t>
            </w:r>
          </w:p>
        </w:tc>
        <w:tc>
          <w:tcPr>
            <w:tcW w:w="1134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2015-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2017</w:t>
            </w:r>
          </w:p>
        </w:tc>
        <w:tc>
          <w:tcPr>
            <w:tcW w:w="141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21924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(1218 грн. х 9 осіб х 2 мін. з/пл.)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21924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(1218 грн. х 9 осіб х 2 мін. з/пл.)</w:t>
            </w:r>
          </w:p>
        </w:tc>
        <w:tc>
          <w:tcPr>
            <w:tcW w:w="2409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16000</w:t>
            </w:r>
          </w:p>
          <w:p w:rsidR="00063584" w:rsidRPr="00AA378B" w:rsidRDefault="00063584" w:rsidP="00046CB7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(1600 грн х 5 осіб х 2 прож.мін.)</w:t>
            </w:r>
          </w:p>
        </w:tc>
      </w:tr>
      <w:tr w:rsidR="00063584" w:rsidRPr="003D5860" w:rsidTr="00B60C55">
        <w:tc>
          <w:tcPr>
            <w:tcW w:w="537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5950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Виплата грошової винагороди до звання "Почесний громадянин міста Павлоград" (одноразова)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2015-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2017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12180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( 1218 грн. х 2 особи х 5 мін. з/пл.)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409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16000</w:t>
            </w:r>
          </w:p>
          <w:p w:rsidR="00063584" w:rsidRPr="00AA378B" w:rsidRDefault="00063584" w:rsidP="00046CB7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(3200 грн. х 1 особи х 5 мін. з/пл.)</w:t>
            </w:r>
          </w:p>
        </w:tc>
      </w:tr>
      <w:tr w:rsidR="00063584" w:rsidRPr="003D5860" w:rsidTr="00B60C55">
        <w:tc>
          <w:tcPr>
            <w:tcW w:w="537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5950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Виплата грошової винагороди до відзнаки міського голови "За заслугу перед містом" І ступеню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2015-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2017</w:t>
            </w:r>
          </w:p>
        </w:tc>
        <w:tc>
          <w:tcPr>
            <w:tcW w:w="141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7308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(1218 грн. х 3 особи х 2 мін. з/пл.)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7308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(1218 грн. х 3 особи х 2 мін. з/пл.)</w:t>
            </w:r>
          </w:p>
        </w:tc>
        <w:tc>
          <w:tcPr>
            <w:tcW w:w="2409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9600</w:t>
            </w:r>
          </w:p>
          <w:p w:rsidR="00063584" w:rsidRPr="00AA378B" w:rsidRDefault="00063584" w:rsidP="00B63132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 xml:space="preserve">(1600 грн. х 3 особи х 2 </w:t>
            </w:r>
            <w:r>
              <w:rPr>
                <w:sz w:val="26"/>
                <w:szCs w:val="26"/>
                <w:lang w:val="uk-UA"/>
              </w:rPr>
              <w:t>прож.</w:t>
            </w:r>
            <w:r w:rsidRPr="00AA378B">
              <w:rPr>
                <w:sz w:val="26"/>
                <w:szCs w:val="26"/>
                <w:lang w:val="uk-UA"/>
              </w:rPr>
              <w:t>мін.</w:t>
            </w:r>
            <w:r>
              <w:rPr>
                <w:sz w:val="26"/>
                <w:szCs w:val="26"/>
                <w:lang w:val="uk-UA"/>
              </w:rPr>
              <w:t>)</w:t>
            </w:r>
          </w:p>
        </w:tc>
      </w:tr>
      <w:tr w:rsidR="00063584" w:rsidRPr="003D5860" w:rsidTr="00B60C55">
        <w:trPr>
          <w:trHeight w:val="725"/>
        </w:trPr>
        <w:tc>
          <w:tcPr>
            <w:tcW w:w="537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6.</w:t>
            </w:r>
          </w:p>
        </w:tc>
        <w:tc>
          <w:tcPr>
            <w:tcW w:w="5950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Виплата грошової винагороди до відзнаки міського голови "За заслугу перед містом" ІІ ступеню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2015-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2017</w:t>
            </w:r>
          </w:p>
        </w:tc>
        <w:tc>
          <w:tcPr>
            <w:tcW w:w="141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8526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(1218 грн. х 7 осіб)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8526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(1218 грн. х 7 осіб)</w:t>
            </w:r>
          </w:p>
        </w:tc>
        <w:tc>
          <w:tcPr>
            <w:tcW w:w="2409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6400</w:t>
            </w:r>
          </w:p>
          <w:p w:rsidR="00063584" w:rsidRPr="00AA378B" w:rsidRDefault="00063584" w:rsidP="00EF375D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(3200 грн. х 2 осіби х 1 мін.з/пл.)</w:t>
            </w:r>
          </w:p>
          <w:p w:rsidR="00063584" w:rsidRPr="00AA378B" w:rsidRDefault="00063584" w:rsidP="00EF375D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11200 (1600грн.х7осіб х 1 прож.мін.)</w:t>
            </w:r>
          </w:p>
        </w:tc>
      </w:tr>
      <w:tr w:rsidR="00063584" w:rsidRPr="003D5860" w:rsidTr="00B60C55">
        <w:tc>
          <w:tcPr>
            <w:tcW w:w="537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5950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both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Виготовлення сувенірної та друкованої продукції з міською символікою</w:t>
            </w:r>
          </w:p>
        </w:tc>
        <w:tc>
          <w:tcPr>
            <w:tcW w:w="1134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2015-</w:t>
            </w:r>
          </w:p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2017</w:t>
            </w:r>
          </w:p>
        </w:tc>
        <w:tc>
          <w:tcPr>
            <w:tcW w:w="141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4000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4000</w:t>
            </w:r>
          </w:p>
        </w:tc>
        <w:tc>
          <w:tcPr>
            <w:tcW w:w="2409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60" w:lineRule="exact"/>
              <w:jc w:val="center"/>
              <w:rPr>
                <w:sz w:val="26"/>
                <w:szCs w:val="26"/>
                <w:lang w:val="uk-UA"/>
              </w:rPr>
            </w:pPr>
            <w:r w:rsidRPr="00AA378B">
              <w:rPr>
                <w:sz w:val="26"/>
                <w:szCs w:val="26"/>
                <w:lang w:val="uk-UA"/>
              </w:rPr>
              <w:t>-</w:t>
            </w:r>
          </w:p>
        </w:tc>
      </w:tr>
      <w:tr w:rsidR="00063584" w:rsidRPr="00A079CA" w:rsidTr="00B60C55">
        <w:tc>
          <w:tcPr>
            <w:tcW w:w="537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5950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b/>
                <w:sz w:val="26"/>
                <w:szCs w:val="26"/>
                <w:lang w:val="uk-UA"/>
              </w:rPr>
            </w:pPr>
            <w:r w:rsidRPr="00AA378B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jc w:val="center"/>
              <w:rPr>
                <w:b/>
                <w:sz w:val="26"/>
                <w:szCs w:val="26"/>
                <w:lang w:val="uk-UA"/>
              </w:rPr>
            </w:pPr>
            <w:r w:rsidRPr="00AA378B">
              <w:rPr>
                <w:b/>
                <w:sz w:val="26"/>
                <w:szCs w:val="26"/>
                <w:lang w:val="uk-UA"/>
              </w:rPr>
              <w:t>58838</w:t>
            </w:r>
          </w:p>
        </w:tc>
        <w:tc>
          <w:tcPr>
            <w:tcW w:w="2268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jc w:val="center"/>
              <w:rPr>
                <w:b/>
                <w:sz w:val="26"/>
                <w:szCs w:val="26"/>
                <w:lang w:val="uk-UA"/>
              </w:rPr>
            </w:pPr>
            <w:r w:rsidRPr="00AA378B">
              <w:rPr>
                <w:b/>
                <w:sz w:val="26"/>
                <w:szCs w:val="26"/>
                <w:lang w:val="uk-UA"/>
              </w:rPr>
              <w:t>45758</w:t>
            </w:r>
          </w:p>
        </w:tc>
        <w:tc>
          <w:tcPr>
            <w:tcW w:w="2409" w:type="dxa"/>
          </w:tcPr>
          <w:p w:rsidR="00063584" w:rsidRPr="00AA378B" w:rsidRDefault="00063584" w:rsidP="00B60C55">
            <w:pPr>
              <w:tabs>
                <w:tab w:val="left" w:pos="180"/>
              </w:tabs>
              <w:spacing w:line="240" w:lineRule="exact"/>
              <w:jc w:val="center"/>
              <w:rPr>
                <w:b/>
                <w:sz w:val="26"/>
                <w:szCs w:val="26"/>
                <w:lang w:val="uk-UA"/>
              </w:rPr>
            </w:pPr>
            <w:r w:rsidRPr="00AA378B">
              <w:rPr>
                <w:b/>
                <w:sz w:val="26"/>
                <w:szCs w:val="26"/>
                <w:lang w:val="uk-UA"/>
              </w:rPr>
              <w:t>64210</w:t>
            </w:r>
          </w:p>
        </w:tc>
      </w:tr>
    </w:tbl>
    <w:p w:rsidR="00063584" w:rsidRDefault="00063584" w:rsidP="00553495">
      <w:pPr>
        <w:tabs>
          <w:tab w:val="left" w:pos="180"/>
        </w:tabs>
        <w:spacing w:line="220" w:lineRule="exact"/>
        <w:rPr>
          <w:sz w:val="26"/>
          <w:szCs w:val="26"/>
          <w:lang w:val="uk-UA"/>
        </w:rPr>
      </w:pPr>
    </w:p>
    <w:p w:rsidR="00063584" w:rsidRPr="003D5860" w:rsidRDefault="00063584" w:rsidP="00553495">
      <w:pPr>
        <w:tabs>
          <w:tab w:val="left" w:pos="180"/>
        </w:tabs>
        <w:spacing w:line="220" w:lineRule="exact"/>
        <w:rPr>
          <w:sz w:val="26"/>
          <w:szCs w:val="26"/>
          <w:lang w:val="uk-UA"/>
        </w:rPr>
      </w:pPr>
    </w:p>
    <w:p w:rsidR="00063584" w:rsidRPr="00553495" w:rsidRDefault="00063584" w:rsidP="00AA378B">
      <w:pPr>
        <w:jc w:val="both"/>
        <w:rPr>
          <w:lang w:val="uk-UA"/>
        </w:rPr>
      </w:pPr>
      <w:r>
        <w:tab/>
      </w:r>
      <w:r>
        <w:tab/>
      </w:r>
      <w:r>
        <w:tab/>
      </w: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Є.В.Аматов</w:t>
      </w:r>
    </w:p>
    <w:sectPr w:rsidR="00063584" w:rsidRPr="00553495" w:rsidSect="00AA378B">
      <w:pgSz w:w="16838" w:h="11906" w:orient="landscape"/>
      <w:pgMar w:top="567" w:right="295" w:bottom="743" w:left="50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495"/>
    <w:rsid w:val="00046CB7"/>
    <w:rsid w:val="00063584"/>
    <w:rsid w:val="00203A30"/>
    <w:rsid w:val="003D5860"/>
    <w:rsid w:val="0049656F"/>
    <w:rsid w:val="00553495"/>
    <w:rsid w:val="0059681C"/>
    <w:rsid w:val="00732EE8"/>
    <w:rsid w:val="009E330A"/>
    <w:rsid w:val="00A079CA"/>
    <w:rsid w:val="00AA378B"/>
    <w:rsid w:val="00B60C55"/>
    <w:rsid w:val="00B60D33"/>
    <w:rsid w:val="00B63132"/>
    <w:rsid w:val="00C4368C"/>
    <w:rsid w:val="00CB4DE0"/>
    <w:rsid w:val="00D826FE"/>
    <w:rsid w:val="00E72095"/>
    <w:rsid w:val="00EF375D"/>
    <w:rsid w:val="00FA7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495"/>
    <w:pPr>
      <w:suppressAutoHyphens/>
    </w:pPr>
    <w:rPr>
      <w:rFonts w:ascii="Times New Roman" w:eastAsia="Times New Roman" w:hAnsi="Times New Roman"/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53495"/>
    <w:pPr>
      <w:jc w:val="both"/>
    </w:pPr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53495"/>
    <w:rPr>
      <w:rFonts w:ascii="Times New Roman" w:hAnsi="Times New Roman" w:cs="Times New Roman"/>
      <w:sz w:val="24"/>
      <w:szCs w:val="24"/>
      <w:lang w:val="uk-UA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319</Words>
  <Characters>1823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org1</cp:lastModifiedBy>
  <cp:revision>9</cp:revision>
  <cp:lastPrinted>2017-04-25T11:25:00Z</cp:lastPrinted>
  <dcterms:created xsi:type="dcterms:W3CDTF">2017-04-25T10:57:00Z</dcterms:created>
  <dcterms:modified xsi:type="dcterms:W3CDTF">2017-04-25T13:42:00Z</dcterms:modified>
</cp:coreProperties>
</file>